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C47CC" w14:textId="77777777" w:rsidR="00F159CD" w:rsidRDefault="00F159CD" w:rsidP="00F159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PYKINER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fl.1458)</w:t>
      </w:r>
    </w:p>
    <w:p w14:paraId="62EB2E1B" w14:textId="77777777" w:rsidR="00F159CD" w:rsidRDefault="00F159CD" w:rsidP="00F159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Cutler.</w:t>
      </w:r>
    </w:p>
    <w:p w14:paraId="7354A935" w14:textId="77777777" w:rsidR="00F159CD" w:rsidRDefault="00F159CD" w:rsidP="00F159CD">
      <w:pPr>
        <w:pStyle w:val="NoSpacing"/>
        <w:rPr>
          <w:rFonts w:cs="Times New Roman"/>
          <w:szCs w:val="24"/>
        </w:rPr>
      </w:pPr>
    </w:p>
    <w:p w14:paraId="11EC4992" w14:textId="77777777" w:rsidR="00F159CD" w:rsidRDefault="00F159CD" w:rsidP="00F159CD">
      <w:pPr>
        <w:pStyle w:val="NoSpacing"/>
        <w:rPr>
          <w:rFonts w:cs="Times New Roman"/>
          <w:szCs w:val="24"/>
        </w:rPr>
      </w:pPr>
    </w:p>
    <w:p w14:paraId="30CF2E7F" w14:textId="77777777" w:rsidR="00F159CD" w:rsidRDefault="00F159CD" w:rsidP="00F159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Mar.1458</w:t>
      </w:r>
      <w:r>
        <w:rPr>
          <w:rFonts w:cs="Times New Roman"/>
          <w:szCs w:val="24"/>
        </w:rPr>
        <w:tab/>
        <w:t xml:space="preserve">Henry </w:t>
      </w:r>
      <w:proofErr w:type="spellStart"/>
      <w:r>
        <w:rPr>
          <w:rFonts w:cs="Times New Roman"/>
          <w:szCs w:val="24"/>
        </w:rPr>
        <w:t>Huberst</w:t>
      </w:r>
      <w:proofErr w:type="spellEnd"/>
      <w:r>
        <w:rPr>
          <w:rFonts w:cs="Times New Roman"/>
          <w:szCs w:val="24"/>
        </w:rPr>
        <w:t xml:space="preserve"> of London, </w:t>
      </w:r>
      <w:proofErr w:type="spellStart"/>
      <w:r>
        <w:rPr>
          <w:rFonts w:cs="Times New Roman"/>
          <w:szCs w:val="24"/>
        </w:rPr>
        <w:t>armourer</w:t>
      </w:r>
      <w:proofErr w:type="spellEnd"/>
      <w:r>
        <w:rPr>
          <w:rFonts w:cs="Times New Roman"/>
          <w:szCs w:val="24"/>
        </w:rPr>
        <w:t>(q.v.), gifted his goods and chattels to</w:t>
      </w:r>
    </w:p>
    <w:p w14:paraId="17378A6B" w14:textId="77777777" w:rsidR="00F159CD" w:rsidRPr="00BE740D" w:rsidRDefault="00F159CD" w:rsidP="00F159CD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him, William </w:t>
      </w:r>
      <w:proofErr w:type="spellStart"/>
      <w:r>
        <w:rPr>
          <w:rFonts w:cs="Times New Roman"/>
          <w:szCs w:val="24"/>
        </w:rPr>
        <w:t>Venour</w:t>
      </w:r>
      <w:proofErr w:type="spellEnd"/>
      <w:r>
        <w:rPr>
          <w:rFonts w:cs="Times New Roman"/>
          <w:szCs w:val="24"/>
        </w:rPr>
        <w:t xml:space="preserve">, esquire(q.v.), and Edmund </w:t>
      </w:r>
      <w:proofErr w:type="spellStart"/>
      <w:r>
        <w:rPr>
          <w:rFonts w:cs="Times New Roman"/>
          <w:szCs w:val="24"/>
        </w:rPr>
        <w:t>Pygotte</w:t>
      </w:r>
      <w:proofErr w:type="spellEnd"/>
      <w:r>
        <w:rPr>
          <w:rFonts w:cs="Times New Roman"/>
          <w:szCs w:val="24"/>
        </w:rPr>
        <w:t xml:space="preserve"> of London, skinner(q.v.).</w:t>
      </w:r>
    </w:p>
    <w:p w14:paraId="48C5DAE6" w14:textId="77777777" w:rsidR="00F159CD" w:rsidRPr="00E903AC" w:rsidRDefault="00F159CD" w:rsidP="00F159CD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(“Calendar of Plea and Memoranda Rolls 1458-1482”, ed. Philip E. Jones,</w:t>
      </w:r>
    </w:p>
    <w:p w14:paraId="696B93F3" w14:textId="77777777" w:rsidR="00F159CD" w:rsidRDefault="00F159CD" w:rsidP="00F159CD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Pub. Cambridge University Press, 1961, p.</w:t>
      </w:r>
      <w:r>
        <w:rPr>
          <w:rFonts w:cs="Times New Roman"/>
          <w:szCs w:val="24"/>
        </w:rPr>
        <w:t>150)</w:t>
      </w:r>
    </w:p>
    <w:p w14:paraId="5F17CEC8" w14:textId="77777777" w:rsidR="00F159CD" w:rsidRDefault="00F159CD" w:rsidP="00F159CD">
      <w:pPr>
        <w:pStyle w:val="NoSpacing"/>
        <w:rPr>
          <w:rFonts w:cs="Times New Roman"/>
          <w:szCs w:val="24"/>
        </w:rPr>
      </w:pPr>
    </w:p>
    <w:p w14:paraId="2F64B203" w14:textId="77777777" w:rsidR="00F159CD" w:rsidRDefault="00F159CD" w:rsidP="00F159CD">
      <w:pPr>
        <w:pStyle w:val="NoSpacing"/>
        <w:rPr>
          <w:rFonts w:cs="Times New Roman"/>
          <w:szCs w:val="24"/>
        </w:rPr>
      </w:pPr>
    </w:p>
    <w:p w14:paraId="450DF162" w14:textId="77777777" w:rsidR="00F159CD" w:rsidRDefault="00F159CD" w:rsidP="00F159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October 2022</w:t>
      </w:r>
    </w:p>
    <w:p w14:paraId="18BDE69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DD83F" w14:textId="77777777" w:rsidR="00F159CD" w:rsidRDefault="00F159CD" w:rsidP="009139A6">
      <w:r>
        <w:separator/>
      </w:r>
    </w:p>
  </w:endnote>
  <w:endnote w:type="continuationSeparator" w:id="0">
    <w:p w14:paraId="519E8A21" w14:textId="77777777" w:rsidR="00F159CD" w:rsidRDefault="00F159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143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792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CA3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40E64" w14:textId="77777777" w:rsidR="00F159CD" w:rsidRDefault="00F159CD" w:rsidP="009139A6">
      <w:r>
        <w:separator/>
      </w:r>
    </w:p>
  </w:footnote>
  <w:footnote w:type="continuationSeparator" w:id="0">
    <w:p w14:paraId="03197670" w14:textId="77777777" w:rsidR="00F159CD" w:rsidRDefault="00F159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044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B31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E50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9C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159CD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81902"/>
  <w15:chartTrackingRefBased/>
  <w15:docId w15:val="{B5D2C4ED-0642-4DB6-B8E8-A53A99649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2022-10-24T18:00:00Z</dcterms:created>
  <dcterms:modified xsi:type="dcterms:W3CDTF">2022-10-24T18:00:00Z</dcterms:modified>
</cp:coreProperties>
</file>